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body>
    <w:p>
      <w:pPr>
        <w:autoSpaceDE w:val="0"/>
        <w:autoSpaceDN w:val="0"/>
        <w:adjustRightInd w:val="0"/>
        <w:snapToGrid w:val="0"/>
        <w:spacing w:line="560" w:lineRule="exact"/>
        <w:rPr>
          <w:rFonts w:ascii="方正黑体简体" w:eastAsia="方正黑体简体" w:cs="SimHei"/>
          <w:color w:val="000000"/>
          <w:kern w:val="0"/>
          <w:sz w:val="30"/>
          <w:szCs w:val="30"/>
        </w:rPr>
      </w:pPr>
      <w:r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  <w:t>基层单位党政领导填写</w:t>
      </w:r>
    </w:p>
    <w:p>
      <w:pPr>
        <w:autoSpaceDE w:val="0"/>
        <w:autoSpaceDN w:val="0"/>
        <w:adjustRightInd w:val="0"/>
        <w:snapToGrid w:val="0"/>
        <w:spacing w:line="360" w:lineRule="exact"/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宋体" w:cs="SimHei"/>
          <w:b/>
          <w:color w:val="000000"/>
          <w:kern w:val="0"/>
          <w:sz w:val="44"/>
          <w:szCs w:val="44"/>
        </w:rPr>
      </w:pPr>
      <w:r>
        <w:rPr>
          <w:rFonts w:ascii="宋体" w:cs="SimHei" w:hint="eastAsia"/>
          <w:b/>
          <w:color w:val="000000"/>
          <w:kern w:val="0"/>
          <w:sz w:val="44"/>
          <w:szCs w:val="44"/>
        </w:rPr>
        <w:t>工会工作调查问卷（四）</w:t>
      </w:r>
    </w:p>
    <w:p>
      <w:pPr>
        <w:autoSpaceDE w:val="0"/>
        <w:autoSpaceDN w:val="0"/>
        <w:adjustRightInd w:val="0"/>
        <w:snapToGrid w:val="0"/>
        <w:spacing w:line="360" w:lineRule="exact"/>
        <w:rPr>
          <w:rFonts w:ascii="楷体" w:eastAsia="楷体" w:cs="SimHei"/>
          <w:color w:val="000000"/>
          <w:kern w:val="0"/>
          <w:sz w:val="32"/>
          <w:szCs w:val="32"/>
        </w:rPr>
      </w:pPr>
      <w:r>
        <w:rPr>
          <w:rFonts w:ascii="宋体" w:cs="SimHei"/>
          <w:b/>
          <w:color w:val="000000"/>
          <w:kern w:val="0"/>
          <w:sz w:val="44"/>
          <w:szCs w:val="44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填写说明：选择的部分请在选项上划“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√</w:t>
      </w: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”。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.单位名称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 xml:space="preserve">   2.您在单位的职务是</w:t>
      </w:r>
      <w:r>
        <w:rPr>
          <w:rFonts w:ascii="Times New Roman" w:eastAsia="方正仿宋简体" w:cs="宋体" w:hAnsi="Times New Roman"/>
          <w:color w:val="000000"/>
          <w:kern w:val="0"/>
          <w:sz w:val="32"/>
          <w:szCs w:val="32"/>
          <w:bdr w:val="none" w:sz="0" w:space="0" w:color="auto"/>
        </w:rPr>
        <w:t>①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 xml:space="preserve">党组织领导  </w:t>
      </w:r>
      <w:r>
        <w:rPr>
          <w:rFonts w:ascii="Times New Roman" w:eastAsia="方正仿宋简体" w:cs="宋体" w:hAnsi="Times New Roman"/>
          <w:color w:val="000000"/>
          <w:kern w:val="0"/>
          <w:sz w:val="32"/>
          <w:szCs w:val="32"/>
          <w:bdr w:val="none" w:sz="0" w:space="0" w:color="auto"/>
        </w:rPr>
        <w:t>②行政领导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3.您印象中，本单位工会近两年开展的主要工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作有哪些？（可多选）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①建设职工活动场馆，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组织文体娱乐活动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帮助职工解决劳动纠纷③代表职工就工资与企业开展协商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④征求职工意见和诉求，公开通报企业经营发展和有关职工利益的重大事项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⑤开展劳动竞赛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⑥征集合理化建议，组织开展小发明、小创造活动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⑦帮扶困难职工，组织职工参加大病补充保险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⑧评选劳动模范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⑨其他，具体为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。这其中，您认为对单位发展最有意义、最重要的工作有哪些？（最多选</w:t>
      </w: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4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项）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。这其中，您对您单位工会最满意的工作有哪些？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，您认为最需要改进的工作有哪些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4.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您对本单位工会开展文体娱乐活动的看法是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①工会应该把主要精力放在上面，活跃气氛、凝聚人心就是要靠娱乐活动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②可以适当组织，但不能把主要精力放在上面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③耗时费力，少搞为好  ④无所谓，工会想组织就组织一下好了。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5.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您对召开职代会实行内部公开民主管理的看法是（企事业单位填写）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①这是工会维护职工权益的基础性工作，应该大力支持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这些制度建立了就行了，无非是形式上走走民主程序罢了  ③完全是形式主义的制度，浪费资源，不建也罢  ④这个制度对企业内部秩序和职工队伍稳定都会产生不利影响，不应该建立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⑤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没听说过这个制度。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6.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您对工资集体协商制度的看法是（企业填写，可以多选）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①这是工会发挥维权作用最集中的体现，主要是实行工资共决、实现工资与企业效益联动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②这个制度的核心是给职工涨工资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③企业效益好，不用协商也能涨工资，效益不好，协商也涨不了，所以不用搞工资协商  ④目前这个制度就是走走过场，职工不敢跟企业协商，就算协商也是企业站主导地位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⑤工资多少当然由企业决定，不应该协商  ⑥说不清楚。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7.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您认为工会人员力量是否需要加强？①是  ②否。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8.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您对您单位工会的总体评价是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①很好，充分发挥了促进单位发展的作用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还不错，承担了一些工作  ③一般化，没有什么作为  ④很差，扰乱了单位内部秩序。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9.工会开展职工普惠化服务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，出台一些普遍惠及职工的政策和制度，您认为重点应该放在哪些方面？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10.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您认为工会在促进单位发展建设方面还应做好哪些工作?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sectPr>
      <w:footerReference w:type="default" r:id="rId2"/>
      <w:pgSz w:w="11907" w:h="16840"/>
      <w:pgMar w:top="2098" w:right="1531" w:bottom="1871" w:left="1531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SimHei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Arial Unicode MS">
    <w:altName w:val="MS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p>
    <w:pPr>
      <w:pStyle w:val="16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105</TotalTime>
  <Application>Yozo_Office</Application>
  <Pages>2</Pages>
  <Words>899</Words>
  <Characters>910</Characters>
  <Lines>45</Lines>
  <Paragraphs>15</Paragraphs>
  <CharactersWithSpaces>1333</CharactersWithSpaces>
  <Company>ITianKong.Com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工会工作调查问卷（基层单位党政用）</dc:title>
  <dc:creator>IT天空</dc:creator>
  <cp:lastModifiedBy>微软用户</cp:lastModifiedBy>
  <cp:revision>11</cp:revision>
  <dcterms:created xsi:type="dcterms:W3CDTF">2015-12-20T02:52:00Z</dcterms:created>
</cp:coreProperties>
</file>